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B5E" w:rsidRPr="000572D5" w:rsidRDefault="00321B5E" w:rsidP="000572D5">
      <w:pPr>
        <w:pStyle w:val="NoSpacing"/>
        <w:rPr>
          <w:rFonts w:ascii="Times New Roman" w:hAnsi="Times New Roman"/>
          <w:sz w:val="18"/>
          <w:szCs w:val="18"/>
        </w:rPr>
      </w:pPr>
      <w:r>
        <w:t xml:space="preserve">                                                                                                    </w:t>
      </w:r>
      <w:r w:rsidRPr="000572D5">
        <w:rPr>
          <w:rFonts w:ascii="Times New Roman" w:hAnsi="Times New Roman"/>
          <w:sz w:val="18"/>
          <w:szCs w:val="18"/>
        </w:rPr>
        <w:t xml:space="preserve">Утверждена приказом КУМИ Унечского района </w:t>
      </w:r>
    </w:p>
    <w:p w:rsidR="00321B5E" w:rsidRPr="00A36CE5" w:rsidRDefault="00321B5E" w:rsidP="000572D5">
      <w:pPr>
        <w:pStyle w:val="NoSpacing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</w:t>
      </w:r>
      <w:r w:rsidRPr="00A36CE5">
        <w:rPr>
          <w:rFonts w:ascii="Times New Roman" w:hAnsi="Times New Roman"/>
          <w:sz w:val="18"/>
          <w:szCs w:val="18"/>
        </w:rPr>
        <w:t xml:space="preserve">от </w:t>
      </w:r>
      <w:r>
        <w:rPr>
          <w:rFonts w:ascii="Times New Roman" w:hAnsi="Times New Roman"/>
          <w:sz w:val="18"/>
          <w:szCs w:val="18"/>
        </w:rPr>
        <w:t>06</w:t>
      </w:r>
      <w:r w:rsidRPr="00A36CE5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>02</w:t>
      </w:r>
      <w:r w:rsidRPr="00A36CE5">
        <w:rPr>
          <w:rFonts w:ascii="Times New Roman" w:hAnsi="Times New Roman"/>
          <w:sz w:val="18"/>
          <w:szCs w:val="18"/>
        </w:rPr>
        <w:t>.201</w:t>
      </w:r>
      <w:r>
        <w:rPr>
          <w:rFonts w:ascii="Times New Roman" w:hAnsi="Times New Roman"/>
          <w:sz w:val="18"/>
          <w:szCs w:val="18"/>
        </w:rPr>
        <w:t>9</w:t>
      </w:r>
      <w:r w:rsidRPr="00A36CE5">
        <w:rPr>
          <w:rFonts w:ascii="Times New Roman" w:hAnsi="Times New Roman"/>
          <w:sz w:val="18"/>
          <w:szCs w:val="18"/>
        </w:rPr>
        <w:t xml:space="preserve"> г. № </w:t>
      </w:r>
      <w:r>
        <w:rPr>
          <w:rFonts w:ascii="Times New Roman" w:hAnsi="Times New Roman"/>
          <w:sz w:val="18"/>
          <w:szCs w:val="18"/>
        </w:rPr>
        <w:t>2</w:t>
      </w:r>
    </w:p>
    <w:p w:rsidR="00321B5E" w:rsidRDefault="00321B5E" w:rsidP="000572D5"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</w:t>
      </w:r>
    </w:p>
    <w:p w:rsidR="00321B5E" w:rsidRDefault="00321B5E" w:rsidP="000572D5"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</w:t>
      </w:r>
    </w:p>
    <w:p w:rsidR="00321B5E" w:rsidRPr="00ED4053" w:rsidRDefault="00321B5E" w:rsidP="000572D5"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</w:t>
      </w:r>
      <w:r w:rsidRPr="00ED4053">
        <w:rPr>
          <w:rFonts w:ascii="Times New Roman" w:hAnsi="Times New Roman"/>
        </w:rPr>
        <w:t>В КУМИ Унечского района</w:t>
      </w:r>
    </w:p>
    <w:p w:rsidR="00321B5E" w:rsidRPr="00ED4053" w:rsidRDefault="00321B5E" w:rsidP="000572D5">
      <w:pPr>
        <w:pStyle w:val="NoSpacing"/>
        <w:jc w:val="right"/>
        <w:rPr>
          <w:rFonts w:ascii="Times New Roman" w:hAnsi="Times New Roman"/>
        </w:rPr>
      </w:pPr>
      <w:r w:rsidRPr="00ED4053">
        <w:rPr>
          <w:rFonts w:ascii="Times New Roman" w:hAnsi="Times New Roman"/>
        </w:rPr>
        <w:t>от__________________________________</w:t>
      </w:r>
    </w:p>
    <w:p w:rsidR="00321B5E" w:rsidRPr="00ED4053" w:rsidRDefault="00321B5E" w:rsidP="000572D5">
      <w:pPr>
        <w:pStyle w:val="NoSpacing"/>
        <w:jc w:val="right"/>
        <w:rPr>
          <w:rFonts w:ascii="Times New Roman" w:hAnsi="Times New Roman"/>
        </w:rPr>
      </w:pPr>
      <w:r w:rsidRPr="00ED4053">
        <w:rPr>
          <w:rFonts w:ascii="Times New Roman" w:hAnsi="Times New Roman"/>
        </w:rPr>
        <w:t>____________________________________</w:t>
      </w:r>
    </w:p>
    <w:p w:rsidR="00321B5E" w:rsidRPr="00ED4053" w:rsidRDefault="00321B5E" w:rsidP="000572D5">
      <w:pPr>
        <w:pStyle w:val="NoSpacing"/>
        <w:jc w:val="right"/>
        <w:rPr>
          <w:rFonts w:ascii="Times New Roman" w:hAnsi="Times New Roman"/>
        </w:rPr>
      </w:pPr>
      <w:r w:rsidRPr="00ED4053">
        <w:rPr>
          <w:rFonts w:ascii="Times New Roman" w:hAnsi="Times New Roman"/>
        </w:rPr>
        <w:t>адрес_______________________________</w:t>
      </w:r>
    </w:p>
    <w:p w:rsidR="00321B5E" w:rsidRPr="00ED4053" w:rsidRDefault="00321B5E" w:rsidP="000572D5">
      <w:pPr>
        <w:pStyle w:val="NoSpacing"/>
        <w:jc w:val="right"/>
        <w:rPr>
          <w:rFonts w:ascii="Times New Roman" w:hAnsi="Times New Roman"/>
        </w:rPr>
      </w:pPr>
      <w:r w:rsidRPr="00ED4053">
        <w:rPr>
          <w:rFonts w:ascii="Times New Roman" w:hAnsi="Times New Roman"/>
        </w:rPr>
        <w:t>____________________________________</w:t>
      </w:r>
    </w:p>
    <w:p w:rsidR="00321B5E" w:rsidRDefault="00321B5E" w:rsidP="000572D5">
      <w:pPr>
        <w:pStyle w:val="Heading1"/>
        <w:jc w:val="center"/>
        <w:rPr>
          <w:rFonts w:ascii="Times New Roman" w:hAnsi="Times New Roman" w:cs="Times New Roman"/>
          <w:sz w:val="22"/>
          <w:szCs w:val="22"/>
        </w:rPr>
      </w:pPr>
    </w:p>
    <w:p w:rsidR="00321B5E" w:rsidRDefault="00321B5E" w:rsidP="000572D5">
      <w:pPr>
        <w:pStyle w:val="Heading1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ОПИСЬ</w:t>
      </w:r>
    </w:p>
    <w:p w:rsidR="00321B5E" w:rsidRDefault="00321B5E" w:rsidP="000572D5">
      <w:pPr>
        <w:pStyle w:val="NoSpacing"/>
        <w:jc w:val="center"/>
        <w:rPr>
          <w:rFonts w:ascii="Times New Roman" w:hAnsi="Times New Roman"/>
          <w:b/>
        </w:rPr>
      </w:pPr>
      <w:r w:rsidRPr="00ED4053">
        <w:rPr>
          <w:rFonts w:ascii="Times New Roman" w:hAnsi="Times New Roman"/>
          <w:b/>
        </w:rPr>
        <w:t xml:space="preserve">представленных документов на участие в продаже муниципального имущества, </w:t>
      </w:r>
    </w:p>
    <w:p w:rsidR="00321B5E" w:rsidRPr="00ED4053" w:rsidRDefault="00321B5E" w:rsidP="000572D5">
      <w:pPr>
        <w:pStyle w:val="NoSpacing"/>
        <w:jc w:val="center"/>
        <w:rPr>
          <w:rFonts w:ascii="Times New Roman" w:hAnsi="Times New Roman"/>
          <w:b/>
        </w:rPr>
      </w:pPr>
      <w:r w:rsidRPr="00ED4053">
        <w:rPr>
          <w:rFonts w:ascii="Times New Roman" w:hAnsi="Times New Roman"/>
          <w:b/>
        </w:rPr>
        <w:t>посредством публичного предложения</w:t>
      </w:r>
    </w:p>
    <w:p w:rsidR="00321B5E" w:rsidRPr="00ED4053" w:rsidRDefault="00321B5E" w:rsidP="000572D5">
      <w:pPr>
        <w:pStyle w:val="NoSpacing"/>
        <w:jc w:val="center"/>
        <w:rPr>
          <w:rFonts w:ascii="Times New Roman" w:hAnsi="Times New Roman"/>
          <w:b/>
        </w:rPr>
      </w:pPr>
      <w:r w:rsidRPr="00ED4053">
        <w:rPr>
          <w:rFonts w:ascii="Times New Roman" w:hAnsi="Times New Roman"/>
          <w:b/>
        </w:rPr>
        <w:t>Лот № ___, расположенного по адресу:</w:t>
      </w:r>
    </w:p>
    <w:p w:rsidR="00321B5E" w:rsidRPr="00ED4053" w:rsidRDefault="00321B5E" w:rsidP="000572D5">
      <w:pPr>
        <w:pStyle w:val="NoSpacing"/>
        <w:jc w:val="center"/>
        <w:rPr>
          <w:rFonts w:ascii="Times New Roman" w:hAnsi="Times New Roman"/>
          <w:b/>
        </w:rPr>
      </w:pPr>
      <w:r w:rsidRPr="00ED4053">
        <w:rPr>
          <w:rFonts w:ascii="Times New Roman" w:hAnsi="Times New Roman"/>
          <w:b/>
        </w:rPr>
        <w:t>__________________________________________________________</w:t>
      </w:r>
    </w:p>
    <w:p w:rsidR="00321B5E" w:rsidRDefault="00321B5E" w:rsidP="000572D5">
      <w:pPr>
        <w:spacing w:line="240" w:lineRule="auto"/>
        <w:jc w:val="center"/>
        <w:rPr>
          <w:rFonts w:ascii="Times New Roman" w:hAnsi="Times New Roma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30"/>
        <w:gridCol w:w="1559"/>
      </w:tblGrid>
      <w:tr w:rsidR="00321B5E" w:rsidRPr="00112652" w:rsidTr="00CD3B53">
        <w:tc>
          <w:tcPr>
            <w:tcW w:w="8330" w:type="dxa"/>
          </w:tcPr>
          <w:p w:rsidR="00321B5E" w:rsidRPr="00112652" w:rsidRDefault="00321B5E" w:rsidP="00CD3B5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112652">
              <w:rPr>
                <w:rFonts w:ascii="Times New Roman" w:hAnsi="Times New Roman"/>
                <w:b/>
              </w:rPr>
              <w:t>Наименование документа, его реквизиты</w:t>
            </w:r>
          </w:p>
        </w:tc>
        <w:tc>
          <w:tcPr>
            <w:tcW w:w="1559" w:type="dxa"/>
          </w:tcPr>
          <w:p w:rsidR="00321B5E" w:rsidRPr="00112652" w:rsidRDefault="00321B5E" w:rsidP="00CD3B5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112652">
              <w:rPr>
                <w:rFonts w:ascii="Times New Roman" w:hAnsi="Times New Roman"/>
                <w:b/>
              </w:rPr>
              <w:t>Количество листов</w:t>
            </w:r>
          </w:p>
        </w:tc>
      </w:tr>
      <w:tr w:rsidR="00321B5E" w:rsidRPr="00112652" w:rsidTr="00CD3B53">
        <w:tc>
          <w:tcPr>
            <w:tcW w:w="8330" w:type="dxa"/>
          </w:tcPr>
          <w:p w:rsidR="00321B5E" w:rsidRPr="00112652" w:rsidRDefault="00321B5E" w:rsidP="00CD3B53">
            <w:pPr>
              <w:rPr>
                <w:rFonts w:ascii="Times New Roman" w:hAnsi="Times New Roman"/>
              </w:rPr>
            </w:pPr>
            <w:r w:rsidRPr="00112652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</w:tcPr>
          <w:p w:rsidR="00321B5E" w:rsidRPr="00112652" w:rsidRDefault="00321B5E" w:rsidP="00CD3B53">
            <w:pPr>
              <w:rPr>
                <w:rFonts w:ascii="Times New Roman" w:hAnsi="Times New Roman"/>
              </w:rPr>
            </w:pPr>
          </w:p>
        </w:tc>
      </w:tr>
      <w:tr w:rsidR="00321B5E" w:rsidRPr="00112652" w:rsidTr="00CD3B53">
        <w:tc>
          <w:tcPr>
            <w:tcW w:w="8330" w:type="dxa"/>
          </w:tcPr>
          <w:p w:rsidR="00321B5E" w:rsidRPr="00112652" w:rsidRDefault="00321B5E" w:rsidP="00CD3B53">
            <w:pPr>
              <w:rPr>
                <w:rFonts w:ascii="Times New Roman" w:hAnsi="Times New Roman"/>
              </w:rPr>
            </w:pPr>
            <w:r w:rsidRPr="00112652">
              <w:rPr>
                <w:rFonts w:ascii="Times New Roman" w:hAnsi="Times New Roman"/>
              </w:rPr>
              <w:t>2.</w:t>
            </w:r>
          </w:p>
        </w:tc>
        <w:tc>
          <w:tcPr>
            <w:tcW w:w="1559" w:type="dxa"/>
          </w:tcPr>
          <w:p w:rsidR="00321B5E" w:rsidRPr="00112652" w:rsidRDefault="00321B5E" w:rsidP="00CD3B53">
            <w:pPr>
              <w:rPr>
                <w:rFonts w:ascii="Times New Roman" w:hAnsi="Times New Roman"/>
              </w:rPr>
            </w:pPr>
          </w:p>
        </w:tc>
      </w:tr>
      <w:tr w:rsidR="00321B5E" w:rsidRPr="00112652" w:rsidTr="00CD3B53">
        <w:tc>
          <w:tcPr>
            <w:tcW w:w="8330" w:type="dxa"/>
          </w:tcPr>
          <w:p w:rsidR="00321B5E" w:rsidRPr="00112652" w:rsidRDefault="00321B5E" w:rsidP="00CD3B53">
            <w:pPr>
              <w:rPr>
                <w:rFonts w:ascii="Times New Roman" w:hAnsi="Times New Roman"/>
              </w:rPr>
            </w:pPr>
            <w:r w:rsidRPr="00112652">
              <w:rPr>
                <w:rFonts w:ascii="Times New Roman" w:hAnsi="Times New Roman"/>
              </w:rPr>
              <w:t>3.</w:t>
            </w:r>
          </w:p>
        </w:tc>
        <w:tc>
          <w:tcPr>
            <w:tcW w:w="1559" w:type="dxa"/>
          </w:tcPr>
          <w:p w:rsidR="00321B5E" w:rsidRPr="00112652" w:rsidRDefault="00321B5E" w:rsidP="00CD3B53">
            <w:pPr>
              <w:rPr>
                <w:rFonts w:ascii="Times New Roman" w:hAnsi="Times New Roman"/>
              </w:rPr>
            </w:pPr>
          </w:p>
        </w:tc>
      </w:tr>
      <w:tr w:rsidR="00321B5E" w:rsidRPr="00112652" w:rsidTr="00CD3B53">
        <w:tc>
          <w:tcPr>
            <w:tcW w:w="8330" w:type="dxa"/>
          </w:tcPr>
          <w:p w:rsidR="00321B5E" w:rsidRPr="00112652" w:rsidRDefault="00321B5E" w:rsidP="00CD3B53">
            <w:pPr>
              <w:rPr>
                <w:rFonts w:ascii="Times New Roman" w:hAnsi="Times New Roman"/>
              </w:rPr>
            </w:pPr>
            <w:r w:rsidRPr="00112652">
              <w:rPr>
                <w:rFonts w:ascii="Times New Roman" w:hAnsi="Times New Roman"/>
              </w:rPr>
              <w:t>4.</w:t>
            </w:r>
          </w:p>
        </w:tc>
        <w:tc>
          <w:tcPr>
            <w:tcW w:w="1559" w:type="dxa"/>
          </w:tcPr>
          <w:p w:rsidR="00321B5E" w:rsidRPr="00112652" w:rsidRDefault="00321B5E" w:rsidP="00CD3B53">
            <w:pPr>
              <w:rPr>
                <w:rFonts w:ascii="Times New Roman" w:hAnsi="Times New Roman"/>
              </w:rPr>
            </w:pPr>
          </w:p>
        </w:tc>
      </w:tr>
    </w:tbl>
    <w:p w:rsidR="00321B5E" w:rsidRDefault="00321B5E" w:rsidP="000572D5">
      <w:pPr>
        <w:spacing w:line="240" w:lineRule="auto"/>
        <w:rPr>
          <w:rFonts w:ascii="Times New Roman" w:hAnsi="Times New Roman"/>
        </w:rPr>
      </w:pPr>
    </w:p>
    <w:p w:rsidR="00321B5E" w:rsidRDefault="00321B5E" w:rsidP="000572D5">
      <w:pPr>
        <w:pStyle w:val="NoSpacing"/>
        <w:rPr>
          <w:rFonts w:ascii="Times New Roman" w:hAnsi="Times New Roman"/>
        </w:rPr>
      </w:pPr>
    </w:p>
    <w:p w:rsidR="00321B5E" w:rsidRPr="00ED4053" w:rsidRDefault="00321B5E" w:rsidP="000572D5">
      <w:pPr>
        <w:pStyle w:val="NoSpacing"/>
        <w:rPr>
          <w:rFonts w:ascii="Times New Roman" w:hAnsi="Times New Roman"/>
        </w:rPr>
      </w:pPr>
      <w:r w:rsidRPr="00ED4053">
        <w:rPr>
          <w:rFonts w:ascii="Times New Roman" w:hAnsi="Times New Roman"/>
        </w:rPr>
        <w:t xml:space="preserve">Должность  полномочного </w:t>
      </w:r>
    </w:p>
    <w:p w:rsidR="00321B5E" w:rsidRDefault="00321B5E" w:rsidP="000572D5">
      <w:pPr>
        <w:pStyle w:val="NoSpacing"/>
        <w:rPr>
          <w:rFonts w:ascii="Times New Roman" w:hAnsi="Times New Roman"/>
        </w:rPr>
      </w:pPr>
      <w:r w:rsidRPr="00ED4053">
        <w:rPr>
          <w:rFonts w:ascii="Times New Roman" w:hAnsi="Times New Roman"/>
        </w:rPr>
        <w:t>представителя (для юридического лица)                      Подпись          ФИО  (для юридического лица)</w:t>
      </w:r>
    </w:p>
    <w:p w:rsidR="00321B5E" w:rsidRPr="00ED4053" w:rsidRDefault="00321B5E" w:rsidP="000572D5">
      <w:pPr>
        <w:pStyle w:val="NoSpacing"/>
        <w:rPr>
          <w:rFonts w:ascii="Times New Roman" w:hAnsi="Times New Roman"/>
        </w:rPr>
      </w:pPr>
    </w:p>
    <w:p w:rsidR="00321B5E" w:rsidRDefault="00321B5E" w:rsidP="000572D5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Ф.И.О. (для физического лица)                                      Подпись</w:t>
      </w:r>
    </w:p>
    <w:p w:rsidR="00321B5E" w:rsidRDefault="00321B5E" w:rsidP="000572D5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_____________________________________________________________________________________                                                                                                                         </w:t>
      </w:r>
    </w:p>
    <w:p w:rsidR="00321B5E" w:rsidRDefault="00321B5E" w:rsidP="000572D5">
      <w:pPr>
        <w:spacing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«_____» ___________ 201_г.</w:t>
      </w:r>
    </w:p>
    <w:p w:rsidR="00321B5E" w:rsidRPr="00ED4053" w:rsidRDefault="00321B5E" w:rsidP="000572D5">
      <w:pPr>
        <w:pStyle w:val="NoSpacing"/>
        <w:rPr>
          <w:rFonts w:ascii="Times New Roman" w:hAnsi="Times New Roman"/>
        </w:rPr>
      </w:pPr>
      <w:r w:rsidRPr="00ED4053">
        <w:rPr>
          <w:rFonts w:ascii="Times New Roman" w:hAnsi="Times New Roman"/>
        </w:rPr>
        <w:t>Документы приняты Продавцом:</w:t>
      </w:r>
    </w:p>
    <w:p w:rsidR="00321B5E" w:rsidRDefault="00321B5E" w:rsidP="000572D5">
      <w:pPr>
        <w:pStyle w:val="NoSpacing"/>
        <w:rPr>
          <w:rFonts w:ascii="Times New Roman" w:hAnsi="Times New Roman"/>
        </w:rPr>
      </w:pPr>
    </w:p>
    <w:p w:rsidR="00321B5E" w:rsidRPr="00ED4053" w:rsidRDefault="00321B5E" w:rsidP="000572D5">
      <w:pPr>
        <w:pStyle w:val="NoSpacing"/>
        <w:rPr>
          <w:rFonts w:ascii="Times New Roman" w:hAnsi="Times New Roman"/>
        </w:rPr>
      </w:pPr>
      <w:r w:rsidRPr="00ED4053">
        <w:rPr>
          <w:rFonts w:ascii="Times New Roman" w:hAnsi="Times New Roman"/>
        </w:rPr>
        <w:t>Час.______ мин._______,           «_____»___________ 201_г.      № _____</w:t>
      </w:r>
    </w:p>
    <w:p w:rsidR="00321B5E" w:rsidRDefault="00321B5E" w:rsidP="000572D5">
      <w:pPr>
        <w:pStyle w:val="NoSpacing"/>
        <w:rPr>
          <w:rFonts w:ascii="Times New Roman" w:hAnsi="Times New Roman"/>
        </w:rPr>
      </w:pPr>
    </w:p>
    <w:p w:rsidR="00321B5E" w:rsidRPr="00ED4053" w:rsidRDefault="00321B5E" w:rsidP="000572D5">
      <w:pPr>
        <w:pStyle w:val="NoSpacing"/>
        <w:rPr>
          <w:rFonts w:ascii="Times New Roman" w:hAnsi="Times New Roman"/>
        </w:rPr>
      </w:pPr>
    </w:p>
    <w:p w:rsidR="00321B5E" w:rsidRDefault="00321B5E" w:rsidP="000572D5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Должность уполномоченного лица Продавца                    Подпись                            ФИО</w:t>
      </w:r>
    </w:p>
    <w:p w:rsidR="00321B5E" w:rsidRDefault="00321B5E" w:rsidP="000572D5">
      <w:pPr>
        <w:tabs>
          <w:tab w:val="left" w:pos="0"/>
        </w:tabs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:rsidR="00321B5E" w:rsidRDefault="00321B5E"/>
    <w:sectPr w:rsidR="00321B5E" w:rsidSect="000572D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72D5"/>
    <w:rsid w:val="000572D5"/>
    <w:rsid w:val="00112652"/>
    <w:rsid w:val="00321B5E"/>
    <w:rsid w:val="003B1120"/>
    <w:rsid w:val="00563F3A"/>
    <w:rsid w:val="009B4EF9"/>
    <w:rsid w:val="00A36CE5"/>
    <w:rsid w:val="00A7702D"/>
    <w:rsid w:val="00C2133B"/>
    <w:rsid w:val="00C37BE1"/>
    <w:rsid w:val="00CD3B53"/>
    <w:rsid w:val="00CE4D4B"/>
    <w:rsid w:val="00D26AE1"/>
    <w:rsid w:val="00ED4053"/>
    <w:rsid w:val="00FA0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2D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0572D5"/>
    <w:pPr>
      <w:keepNext/>
      <w:spacing w:before="240" w:after="6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572D5"/>
    <w:rPr>
      <w:rFonts w:ascii="Arial" w:hAnsi="Arial" w:cs="Arial"/>
      <w:b/>
      <w:bCs/>
      <w:kern w:val="32"/>
      <w:sz w:val="32"/>
      <w:szCs w:val="32"/>
    </w:rPr>
  </w:style>
  <w:style w:type="paragraph" w:styleId="NoSpacing">
    <w:name w:val="No Spacing"/>
    <w:uiPriority w:val="99"/>
    <w:qFormat/>
    <w:rsid w:val="000572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255</Words>
  <Characters>1458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Савостьянова И.В.</cp:lastModifiedBy>
  <cp:revision>6</cp:revision>
  <dcterms:created xsi:type="dcterms:W3CDTF">2016-10-05T08:17:00Z</dcterms:created>
  <dcterms:modified xsi:type="dcterms:W3CDTF">2019-02-07T08:46:00Z</dcterms:modified>
</cp:coreProperties>
</file>